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2683" w:rsidR="00CA6EC9" w:rsidP="00CA6EC9" w:rsidRDefault="00CA6EC9" w14:paraId="2224BD8A" w14:textId="77777777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:rsidRPr="009C2683" w:rsidR="00CA6EC9" w:rsidP="00CA6EC9" w:rsidRDefault="00CA6EC9" w14:paraId="76880E6D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C9E6DBF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44E525DB" w14:textId="77777777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:rsidRPr="009C2683" w:rsidR="00CA6EC9" w:rsidP="00CA6EC9" w:rsidRDefault="00CA6EC9" w14:paraId="25EA2ADC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237B0DC5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42CBFBDC" w14:textId="77777777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Pr="009C2683" w:rsidR="00CA6EC9" w:rsidTr="00A40413" w14:paraId="2C5F9861" w14:textId="77777777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:rsidRPr="009C2683" w:rsidR="00CA6EC9" w:rsidP="00A40413" w:rsidRDefault="00CA6EC9" w14:paraId="2689F0BA" w14:textId="77777777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:rsidRPr="009C2683" w:rsidR="00CA6EC9" w:rsidP="00A40413" w:rsidRDefault="00CA6EC9" w14:paraId="14E4E631" w14:textId="77777777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Pr="009C2683" w:rsidR="00CA6EC9" w:rsidTr="00A40413" w14:paraId="65BBEF8D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:rsidRPr="009C2683" w:rsidR="00CA6EC9" w:rsidP="00A40413" w:rsidRDefault="00CA6EC9" w14:paraId="6A658C04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:rsidRPr="009C2683" w:rsidR="00CA6EC9" w:rsidP="00A40413" w:rsidRDefault="004D04C6" w14:paraId="54B959EE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Pr="009C2683" w:rsidR="00CA6EC9" w:rsidTr="00A40413" w14:paraId="1E9CAE54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:rsidRPr="009C2683" w:rsidR="00CA6EC9" w:rsidP="00A40413" w:rsidRDefault="00CA6EC9" w14:paraId="75E1EA3B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:rsidRPr="009C2683" w:rsidR="00CA6EC9" w:rsidP="00A40413" w:rsidRDefault="004D04C6" w14:paraId="76E3DCDB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Pr="009C2683" w:rsidR="00CA6EC9" w:rsidTr="00A40413" w14:paraId="36142888" w14:textId="77777777">
        <w:trPr>
          <w:trHeight w:val="567"/>
        </w:trPr>
        <w:tc>
          <w:tcPr>
            <w:tcW w:w="4323" w:type="dxa"/>
            <w:tcBorders>
              <w:top w:val="nil"/>
            </w:tcBorders>
          </w:tcPr>
          <w:p w:rsidRPr="009C2683" w:rsidR="00CA6EC9" w:rsidP="00A40413" w:rsidRDefault="00CA6EC9" w14:paraId="7BD88E39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:rsidRPr="009C2683" w:rsidR="00CA6EC9" w:rsidP="00A40413" w:rsidRDefault="004D04C6" w14:paraId="3DD52C60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:rsidRPr="009C2683" w:rsidR="00CA6EC9" w:rsidP="00CA6EC9" w:rsidRDefault="00CA6EC9" w14:paraId="3E63B216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379CEB48" w:rsidRDefault="00CA6EC9" w14:paraId="11B3D72D" w14:textId="36A015C3">
      <w:pPr>
        <w:tabs>
          <w:tab w:val="right" w:pos="7560"/>
        </w:tabs>
        <w:rPr>
          <w:rFonts w:ascii="Helvetica" w:hAnsi="Helvetica" w:cs="Courier New"/>
        </w:rPr>
      </w:pPr>
      <w:r w:rsidRPr="379CEB48" w:rsidR="00CA6EC9">
        <w:rPr>
          <w:rFonts w:ascii="Helvetica" w:hAnsi="Helvetica" w:cs="Courier New"/>
        </w:rPr>
        <w:t>Mindestanforderung: Der Gesamtu</w:t>
      </w:r>
      <w:r w:rsidRPr="379CEB48" w:rsidR="00CA6EC9">
        <w:rPr>
          <w:rFonts w:ascii="Helvetica" w:hAnsi="Helvetica" w:cs="Courier New"/>
        </w:rPr>
        <w:t>msatz liegt im Durchschnitt der letzten 3 abgeschlossenen Geschäftsjahre</w:t>
      </w:r>
      <w:r w:rsidRPr="379CEB48" w:rsidR="00CA6EC9">
        <w:rPr>
          <w:rFonts w:ascii="Helvetica" w:hAnsi="Helvetica" w:cs="Courier New"/>
        </w:rPr>
        <w:t xml:space="preserve"> ü</w:t>
      </w:r>
      <w:r w:rsidRPr="379CEB48" w:rsidR="00CA6EC9">
        <w:rPr>
          <w:rFonts w:ascii="Helvetica" w:hAnsi="Helvetica" w:cs="Courier New"/>
        </w:rPr>
        <w:t>ber</w:t>
      </w:r>
      <w:r w:rsidRPr="379CEB48" w:rsidR="20E7B2D8">
        <w:rPr>
          <w:rFonts w:ascii="Helvetica" w:hAnsi="Helvetica" w:cs="Courier New"/>
        </w:rPr>
        <w:t xml:space="preserve"> 36</w:t>
      </w:r>
      <w:r w:rsidRPr="379CEB48" w:rsidR="00CA6EC9">
        <w:rPr>
          <w:rFonts w:ascii="Helvetica" w:hAnsi="Helvetica" w:cs="Courier New"/>
        </w:rPr>
        <w:t>.000,00 €</w:t>
      </w:r>
      <w:r w:rsidRPr="379CEB48" w:rsidR="00CA6EC9">
        <w:rPr>
          <w:rFonts w:ascii="Helvetica" w:hAnsi="Helvetica" w:cs="Courier New"/>
        </w:rPr>
        <w:t xml:space="preserve"> nett</w:t>
      </w:r>
      <w:r w:rsidRPr="379CEB48" w:rsidR="00CA6EC9">
        <w:rPr>
          <w:rFonts w:ascii="Helvetica" w:hAnsi="Helvetica" w:cs="Courier New"/>
        </w:rPr>
        <w:t>o jährlich.</w:t>
      </w:r>
    </w:p>
    <w:p w:rsidRPr="009C2683" w:rsidR="00CA6EC9" w:rsidP="00CA6EC9" w:rsidRDefault="00CA6EC9" w14:paraId="3B52A361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6C528565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34D466A2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37220C1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C5F6607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2D9F32F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0E532759" w14:textId="77777777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:rsidRPr="009C2683" w:rsidR="00CA6EC9" w:rsidP="00591817" w:rsidRDefault="00CA6EC9" w14:paraId="27192992" w14:textId="56398EAA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:rsidRPr="009C2683" w:rsidR="00DD7759" w:rsidP="00CA6EC9" w:rsidRDefault="00DD7759" w14:paraId="0B41E9C8" w14:textId="391628B7">
      <w:pPr>
        <w:rPr>
          <w:rFonts w:ascii="Helvetica" w:hAnsi="Helvetica"/>
        </w:rPr>
      </w:pPr>
    </w:p>
    <w:sectPr w:rsidRPr="009C2683" w:rsidR="00DD7759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6EC9" w:rsidP="00DD7759" w:rsidRDefault="00CA6EC9" w14:paraId="424E94FE" w14:textId="77777777">
      <w:r>
        <w:separator/>
      </w:r>
    </w:p>
  </w:endnote>
  <w:endnote w:type="continuationSeparator" w:id="0">
    <w:p w:rsidR="00CA6EC9" w:rsidP="00DD7759" w:rsidRDefault="00CA6EC9" w14:paraId="078ABF8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7E55F164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3F0771E5" w14:textId="77777777">
      <w:trPr>
        <w:trHeight w:val="300"/>
      </w:trPr>
      <w:tc>
        <w:tcPr>
          <w:tcW w:w="3020" w:type="dxa"/>
        </w:tcPr>
        <w:p w:rsidR="5EEBAB04" w:rsidP="5EEBAB04" w:rsidRDefault="5EEBAB04" w14:paraId="0DEA45DD" w14:textId="77777777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6F86F81D" w14:textId="77777777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27E95FA8" w14:textId="77777777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BA92B12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1554BA78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6EC9" w:rsidP="00DD7759" w:rsidRDefault="00CA6EC9" w14:paraId="266950D1" w14:textId="77777777">
      <w:r>
        <w:separator/>
      </w:r>
    </w:p>
  </w:footnote>
  <w:footnote w:type="continuationSeparator" w:id="0">
    <w:p w:rsidR="00CA6EC9" w:rsidP="00DD7759" w:rsidRDefault="00CA6EC9" w14:paraId="20606B0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1888791A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3163327F" w14:textId="77777777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6C71E411" w14:textId="7777777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9D6FFB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20E7B2D8"/>
    <w:rsid w:val="379CEB48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hAnsi="Courier New" w:eastAsia="Calibri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Alt+TT"/>
    <w:qFormat/>
    <w:rsid w:val="00CA6EC9"/>
    <w:rPr>
      <w:rFonts w:ascii="Arial" w:hAnsi="Arial" w:eastAsia="Times New Roman"/>
      <w:szCs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KopfzeileZchn" w:customStyle="1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P="009D6FFB" w:rsidRDefault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P="009D6FFB" w:rsidRDefault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P="009D6FFB" w:rsidRDefault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P="009D6FFB" w:rsidRDefault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P="009D6FFB" w:rsidRDefault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P="009D6FFB" w:rsidRDefault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7F9E0-D00A-4004-A4E9-F82E92DD6E30}"/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RBX_Briefp_02 nur Logo Kopfzeile.dotx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Matthias Bauer</dc:creator>
  <keywords/>
  <dc:description/>
  <lastModifiedBy>Christian Haasen</lastModifiedBy>
  <revision>3</revision>
  <dcterms:created xsi:type="dcterms:W3CDTF">2026-02-12T14:41:00.0000000Z</dcterms:created>
  <dcterms:modified xsi:type="dcterms:W3CDTF">2026-07-13T13:20:22.7074596Z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